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3E15" w14:textId="748CD02F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7883A3D0" w14:textId="15F44167" w:rsidR="0056725A" w:rsidRPr="00733E2D" w:rsidRDefault="00B11532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4.</w:t>
      </w:r>
      <w:r w:rsidR="006C60B7">
        <w:rPr>
          <w:rFonts w:ascii="Arial" w:hAnsi="Arial" w:cs="Arial"/>
          <w:b/>
          <w:sz w:val="44"/>
          <w:szCs w:val="44"/>
        </w:rPr>
        <w:t>1</w:t>
      </w:r>
      <w:r w:rsidR="009325D7" w:rsidRPr="00733E2D">
        <w:rPr>
          <w:rFonts w:ascii="Arial" w:hAnsi="Arial" w:cs="Arial"/>
          <w:b/>
          <w:sz w:val="44"/>
          <w:szCs w:val="44"/>
        </w:rPr>
        <w:t xml:space="preserve">: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D1491C">
        <w:rPr>
          <w:rFonts w:ascii="Arial" w:hAnsi="Arial" w:cs="Arial"/>
          <w:b/>
          <w:sz w:val="44"/>
          <w:szCs w:val="44"/>
        </w:rPr>
        <w:t xml:space="preserve">Potatoes </w:t>
      </w:r>
      <w:r w:rsidR="004F2A1D">
        <w:rPr>
          <w:rFonts w:ascii="Arial" w:hAnsi="Arial" w:cs="Arial"/>
          <w:b/>
          <w:sz w:val="44"/>
          <w:szCs w:val="44"/>
        </w:rPr>
        <w:t xml:space="preserve">Moving and Functioning </w:t>
      </w:r>
      <w:r w:rsidR="00B86CC2">
        <w:rPr>
          <w:rFonts w:ascii="Arial" w:hAnsi="Arial" w:cs="Arial"/>
          <w:b/>
          <w:sz w:val="44"/>
          <w:szCs w:val="44"/>
        </w:rPr>
        <w:t>Worksheet</w:t>
      </w:r>
    </w:p>
    <w:p w14:paraId="708F75E2" w14:textId="280AF60C" w:rsidR="00733E2D" w:rsidRDefault="00733E2D" w:rsidP="00FE06E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will use models </w:t>
      </w:r>
      <w:r w:rsidR="003006E9">
        <w:rPr>
          <w:rFonts w:ascii="Arial" w:hAnsi="Arial" w:cs="Arial"/>
          <w:sz w:val="22"/>
          <w:szCs w:val="22"/>
        </w:rPr>
        <w:t xml:space="preserve">to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D1491C">
        <w:rPr>
          <w:rFonts w:ascii="Arial" w:hAnsi="Arial" w:cs="Arial"/>
          <w:sz w:val="22"/>
          <w:szCs w:val="22"/>
        </w:rPr>
        <w:t xml:space="preserve">how </w:t>
      </w:r>
      <w:r w:rsidR="00D1491C" w:rsidRPr="00D1491C">
        <w:rPr>
          <w:rFonts w:ascii="Arial" w:hAnsi="Arial" w:cs="Arial"/>
          <w:sz w:val="22"/>
          <w:szCs w:val="22"/>
        </w:rPr>
        <w:t xml:space="preserve">potatoes </w:t>
      </w:r>
      <w:r w:rsidR="004F2A1D">
        <w:rPr>
          <w:rFonts w:ascii="Arial" w:hAnsi="Arial" w:cs="Arial"/>
          <w:sz w:val="22"/>
          <w:szCs w:val="22"/>
        </w:rPr>
        <w:t xml:space="preserve">move and function </w:t>
      </w:r>
      <w:r w:rsidR="009E6DCE" w:rsidRPr="00D1491C">
        <w:rPr>
          <w:rFonts w:ascii="Arial" w:hAnsi="Arial" w:cs="Arial"/>
          <w:sz w:val="22"/>
          <w:szCs w:val="22"/>
        </w:rPr>
        <w:t xml:space="preserve">at </w:t>
      </w:r>
      <w:r w:rsidR="009E6DCE">
        <w:rPr>
          <w:rFonts w:ascii="Arial" w:hAnsi="Arial" w:cs="Arial"/>
          <w:sz w:val="22"/>
          <w:szCs w:val="22"/>
        </w:rPr>
        <w:t>the atomic-molecular scale</w:t>
      </w:r>
      <w:r w:rsidR="002072F2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4AAA5902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04258FF3" w14:textId="590B637E" w:rsidR="00733E2D" w:rsidRDefault="004F2A1D" w:rsidP="004F2A1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order for </w:t>
      </w:r>
      <w:r w:rsidR="00DA5966">
        <w:rPr>
          <w:rFonts w:ascii="Arial" w:hAnsi="Arial" w:cs="Arial"/>
          <w:sz w:val="22"/>
          <w:szCs w:val="22"/>
        </w:rPr>
        <w:t xml:space="preserve">plant cells </w:t>
      </w:r>
      <w:r>
        <w:rPr>
          <w:rFonts w:ascii="Arial" w:hAnsi="Arial" w:cs="Arial"/>
          <w:sz w:val="22"/>
          <w:szCs w:val="22"/>
        </w:rPr>
        <w:t>to move</w:t>
      </w:r>
      <w:r w:rsidR="00DA5966">
        <w:rPr>
          <w:rFonts w:ascii="Arial" w:hAnsi="Arial" w:cs="Arial"/>
          <w:sz w:val="22"/>
          <w:szCs w:val="22"/>
        </w:rPr>
        <w:t xml:space="preserve"> and function</w:t>
      </w:r>
      <w:r>
        <w:rPr>
          <w:rFonts w:ascii="Arial" w:hAnsi="Arial" w:cs="Arial"/>
          <w:sz w:val="22"/>
          <w:szCs w:val="22"/>
        </w:rPr>
        <w:t>, they need energy. Plant</w:t>
      </w:r>
      <w:r w:rsidR="00DA5966">
        <w:rPr>
          <w:rFonts w:ascii="Arial" w:hAnsi="Arial" w:cs="Arial"/>
          <w:sz w:val="22"/>
          <w:szCs w:val="22"/>
        </w:rPr>
        <w:t xml:space="preserve"> cell</w:t>
      </w:r>
      <w:r>
        <w:rPr>
          <w:rFonts w:ascii="Arial" w:hAnsi="Arial" w:cs="Arial"/>
          <w:sz w:val="22"/>
          <w:szCs w:val="22"/>
        </w:rPr>
        <w:t xml:space="preserve">s get energy from chemical energy stored in </w:t>
      </w:r>
      <w:r w:rsidR="00522F8C">
        <w:rPr>
          <w:rFonts w:ascii="Arial" w:hAnsi="Arial" w:cs="Arial"/>
          <w:sz w:val="22"/>
          <w:szCs w:val="22"/>
        </w:rPr>
        <w:t xml:space="preserve">glucose and other </w:t>
      </w:r>
      <w:r>
        <w:rPr>
          <w:rFonts w:ascii="Arial" w:hAnsi="Arial" w:cs="Arial"/>
          <w:sz w:val="22"/>
          <w:szCs w:val="22"/>
        </w:rPr>
        <w:t>sugar molecules that are made during photosynthesis. These molecule</w:t>
      </w:r>
      <w:r w:rsidR="006E0C2D">
        <w:rPr>
          <w:rFonts w:ascii="Arial" w:hAnsi="Arial" w:cs="Arial"/>
          <w:sz w:val="22"/>
          <w:szCs w:val="22"/>
        </w:rPr>
        <w:t>s contain chemical energy stored</w:t>
      </w:r>
      <w:r>
        <w:rPr>
          <w:rFonts w:ascii="Arial" w:hAnsi="Arial" w:cs="Arial"/>
          <w:sz w:val="22"/>
          <w:szCs w:val="22"/>
        </w:rPr>
        <w:t xml:space="preserve"> in their high-energy bonds: C-C and C-H bond.</w:t>
      </w:r>
    </w:p>
    <w:p w14:paraId="3010182C" w14:textId="5BFE58A2" w:rsidR="0056725A" w:rsidRPr="00FE06EA" w:rsidRDefault="004F2A1D" w:rsidP="00FE06EA">
      <w:pPr>
        <w:spacing w:after="1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During cellular respiration, plant</w:t>
      </w:r>
      <w:r w:rsidR="00DA5966">
        <w:rPr>
          <w:rFonts w:ascii="Arial" w:hAnsi="Arial" w:cs="Arial"/>
          <w:sz w:val="22"/>
          <w:szCs w:val="22"/>
        </w:rPr>
        <w:t xml:space="preserve"> cell</w:t>
      </w:r>
      <w:r>
        <w:rPr>
          <w:rFonts w:ascii="Arial" w:hAnsi="Arial" w:cs="Arial"/>
          <w:sz w:val="22"/>
          <w:szCs w:val="22"/>
        </w:rPr>
        <w:t xml:space="preserve">s transform </w:t>
      </w:r>
      <w:r w:rsidR="00522F8C">
        <w:rPr>
          <w:rFonts w:ascii="Arial" w:hAnsi="Arial" w:cs="Arial"/>
          <w:sz w:val="22"/>
          <w:szCs w:val="22"/>
        </w:rPr>
        <w:t xml:space="preserve">glucose </w:t>
      </w:r>
      <w:r>
        <w:rPr>
          <w:rFonts w:ascii="Arial" w:hAnsi="Arial" w:cs="Arial"/>
          <w:sz w:val="22"/>
          <w:szCs w:val="22"/>
        </w:rPr>
        <w:t>and oxygen (O</w:t>
      </w:r>
      <w:r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) into carbon dioxide (CO</w:t>
      </w:r>
      <w:r w:rsidRPr="004F2A1D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) and water (H</w:t>
      </w:r>
      <w:r w:rsidRPr="004F2A1D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motion and heat. Use the molecular models to show how this happens.</w:t>
      </w:r>
    </w:p>
    <w:p w14:paraId="747C20FB" w14:textId="4A4E3B5D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590A2495" w14:textId="28BAE809" w:rsidR="00733E2D" w:rsidRPr="00733E2D" w:rsidRDefault="00733E2D" w:rsidP="009266C9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Work with your partner to make models of the reactant molecule</w:t>
      </w:r>
      <w:r w:rsidRPr="00530353">
        <w:rPr>
          <w:rFonts w:ascii="Arial" w:hAnsi="Arial" w:cs="Arial"/>
          <w:i/>
          <w:sz w:val="22"/>
          <w:szCs w:val="22"/>
        </w:rPr>
        <w:t xml:space="preserve">s: </w:t>
      </w:r>
      <w:r w:rsidR="00522F8C">
        <w:rPr>
          <w:rFonts w:ascii="Arial" w:hAnsi="Arial" w:cs="Arial"/>
          <w:i/>
          <w:sz w:val="22"/>
          <w:szCs w:val="22"/>
        </w:rPr>
        <w:t xml:space="preserve">glucose </w:t>
      </w:r>
      <w:r w:rsidR="004F2A1D">
        <w:rPr>
          <w:rFonts w:ascii="Arial" w:hAnsi="Arial" w:cs="Arial"/>
          <w:i/>
          <w:sz w:val="22"/>
          <w:szCs w:val="22"/>
        </w:rPr>
        <w:t>and oxygen</w:t>
      </w:r>
      <w:r w:rsidR="00530353">
        <w:rPr>
          <w:rFonts w:ascii="Arial" w:hAnsi="Arial" w:cs="Arial"/>
          <w:i/>
          <w:sz w:val="22"/>
          <w:szCs w:val="22"/>
        </w:rPr>
        <w:t>.</w:t>
      </w:r>
      <w:r w:rsidR="004F2A1D">
        <w:rPr>
          <w:rFonts w:ascii="Arial" w:hAnsi="Arial" w:cs="Arial"/>
          <w:i/>
          <w:sz w:val="22"/>
          <w:szCs w:val="22"/>
        </w:rPr>
        <w:t xml:space="preserve"> </w:t>
      </w:r>
      <w:r w:rsidR="00522F8C" w:rsidRPr="009266C9">
        <w:rPr>
          <w:rFonts w:ascii="Arial" w:hAnsi="Arial" w:cs="Arial"/>
          <w:i/>
          <w:sz w:val="22"/>
          <w:szCs w:val="22"/>
        </w:rPr>
        <w:t>Glucose—a kind of sugar—</w:t>
      </w:r>
      <w:r w:rsidR="004F2A1D">
        <w:rPr>
          <w:rFonts w:ascii="Arial" w:hAnsi="Arial" w:cs="Arial"/>
          <w:i/>
          <w:sz w:val="22"/>
          <w:szCs w:val="22"/>
        </w:rPr>
        <w:t xml:space="preserve">is a carbohydrate. Using twist ties, show how chemical energy is stored in the high-energy bonds of </w:t>
      </w:r>
      <w:r w:rsidR="00522F8C">
        <w:rPr>
          <w:rFonts w:ascii="Arial" w:hAnsi="Arial" w:cs="Arial"/>
          <w:i/>
          <w:sz w:val="22"/>
          <w:szCs w:val="22"/>
        </w:rPr>
        <w:t xml:space="preserve">glucose and other kinds of </w:t>
      </w:r>
      <w:r w:rsidR="004F2A1D">
        <w:rPr>
          <w:rFonts w:ascii="Arial" w:hAnsi="Arial" w:cs="Arial"/>
          <w:i/>
          <w:sz w:val="22"/>
          <w:szCs w:val="22"/>
        </w:rPr>
        <w:t>sugar.</w:t>
      </w:r>
    </w:p>
    <w:p w14:paraId="752A5B71" w14:textId="591B9A00" w:rsidR="00733E2D" w:rsidRPr="00733E2D" w:rsidRDefault="0057389F" w:rsidP="009266C9">
      <w:pPr>
        <w:pStyle w:val="ListParagraph"/>
        <w:numPr>
          <w:ilvl w:val="0"/>
          <w:numId w:val="4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 w:rsidRPr="0013388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361F852F" wp14:editId="0892F20A">
            <wp:simplePos x="0" y="0"/>
            <wp:positionH relativeFrom="column">
              <wp:posOffset>4224759</wp:posOffset>
            </wp:positionH>
            <wp:positionV relativeFrom="paragraph">
              <wp:posOffset>87622</wp:posOffset>
            </wp:positionV>
            <wp:extent cx="1776095" cy="1422400"/>
            <wp:effectExtent l="0" t="0" r="1905" b="0"/>
            <wp:wrapTight wrapText="bothSides">
              <wp:wrapPolygon edited="0">
                <wp:start x="0" y="0"/>
                <wp:lineTo x="0" y="21407"/>
                <wp:lineTo x="21469" y="21407"/>
                <wp:lineTo x="21469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3E2D" w:rsidRPr="00733E2D">
        <w:rPr>
          <w:rFonts w:ascii="Menlo Bold" w:hAnsi="Menlo Bold" w:cs="Menlo Bold"/>
          <w:szCs w:val="22"/>
        </w:rPr>
        <w:t>☐</w:t>
      </w:r>
      <w:r w:rsidR="00733E2D" w:rsidRPr="00733E2D">
        <w:rPr>
          <w:rFonts w:ascii="Arial" w:hAnsi="Arial" w:cs="Arial"/>
          <w:szCs w:val="22"/>
        </w:rPr>
        <w:t xml:space="preserve"> </w:t>
      </w:r>
      <w:r w:rsidR="00C32AE2">
        <w:rPr>
          <w:rFonts w:ascii="Arial" w:hAnsi="Arial" w:cs="Arial"/>
          <w:szCs w:val="22"/>
        </w:rPr>
        <w:t xml:space="preserve"> </w:t>
      </w:r>
      <w:r w:rsidR="00733E2D" w:rsidRPr="00733E2D">
        <w:rPr>
          <w:rFonts w:ascii="Arial" w:hAnsi="Arial" w:cs="Arial"/>
          <w:sz w:val="22"/>
          <w:szCs w:val="22"/>
        </w:rPr>
        <w:t xml:space="preserve">Make models </w:t>
      </w:r>
      <w:r w:rsidR="00733E2D" w:rsidRPr="00530353">
        <w:rPr>
          <w:rFonts w:ascii="Arial" w:hAnsi="Arial" w:cs="Arial"/>
          <w:sz w:val="22"/>
          <w:szCs w:val="22"/>
        </w:rPr>
        <w:t xml:space="preserve">of </w:t>
      </w:r>
      <w:r w:rsidR="004F2A1D">
        <w:rPr>
          <w:rFonts w:ascii="Arial" w:hAnsi="Arial" w:cs="Arial"/>
          <w:sz w:val="22"/>
          <w:szCs w:val="22"/>
        </w:rPr>
        <w:t xml:space="preserve">a </w:t>
      </w:r>
      <w:r w:rsidR="00D34BF5">
        <w:rPr>
          <w:rFonts w:ascii="Arial" w:hAnsi="Arial" w:cs="Arial"/>
          <w:sz w:val="22"/>
          <w:szCs w:val="22"/>
        </w:rPr>
        <w:t xml:space="preserve">glucose </w:t>
      </w:r>
      <w:r w:rsidR="004F2A1D">
        <w:rPr>
          <w:rFonts w:ascii="Arial" w:hAnsi="Arial" w:cs="Arial"/>
          <w:sz w:val="22"/>
          <w:szCs w:val="22"/>
        </w:rPr>
        <w:t>molecule (C</w:t>
      </w:r>
      <w:r w:rsidR="004F2A1D" w:rsidRPr="004F2A1D">
        <w:rPr>
          <w:rFonts w:ascii="Arial" w:hAnsi="Arial" w:cs="Arial"/>
          <w:sz w:val="22"/>
          <w:szCs w:val="22"/>
          <w:vertAlign w:val="subscript"/>
        </w:rPr>
        <w:t>6</w:t>
      </w:r>
      <w:r w:rsidR="004F2A1D">
        <w:rPr>
          <w:rFonts w:ascii="Arial" w:hAnsi="Arial" w:cs="Arial"/>
          <w:sz w:val="22"/>
          <w:szCs w:val="22"/>
        </w:rPr>
        <w:t>H</w:t>
      </w:r>
      <w:r w:rsidR="004F2A1D" w:rsidRPr="004F2A1D">
        <w:rPr>
          <w:rFonts w:ascii="Arial" w:hAnsi="Arial" w:cs="Arial"/>
          <w:sz w:val="22"/>
          <w:szCs w:val="22"/>
          <w:vertAlign w:val="subscript"/>
        </w:rPr>
        <w:t>12</w:t>
      </w:r>
      <w:r w:rsidR="004F2A1D">
        <w:rPr>
          <w:rFonts w:ascii="Arial" w:hAnsi="Arial" w:cs="Arial"/>
          <w:sz w:val="22"/>
          <w:szCs w:val="22"/>
        </w:rPr>
        <w:t>O</w:t>
      </w:r>
      <w:r w:rsidR="004F2A1D" w:rsidRPr="004F2A1D">
        <w:rPr>
          <w:rFonts w:ascii="Arial" w:hAnsi="Arial" w:cs="Arial"/>
          <w:sz w:val="22"/>
          <w:szCs w:val="22"/>
          <w:vertAlign w:val="subscript"/>
        </w:rPr>
        <w:t>6</w:t>
      </w:r>
      <w:r w:rsidR="004F2A1D">
        <w:rPr>
          <w:rFonts w:ascii="Arial" w:hAnsi="Arial" w:cs="Arial"/>
          <w:sz w:val="22"/>
          <w:szCs w:val="22"/>
        </w:rPr>
        <w:t xml:space="preserve">) and oxygen </w:t>
      </w:r>
      <w:r w:rsidR="00530353">
        <w:rPr>
          <w:rFonts w:ascii="Arial" w:hAnsi="Arial" w:cs="Arial"/>
          <w:sz w:val="22"/>
          <w:szCs w:val="22"/>
        </w:rPr>
        <w:t>molecules</w:t>
      </w:r>
      <w:r w:rsidR="00530353" w:rsidRPr="00530353">
        <w:rPr>
          <w:rFonts w:ascii="Arial" w:hAnsi="Arial" w:cs="Arial"/>
          <w:sz w:val="22"/>
          <w:szCs w:val="22"/>
        </w:rPr>
        <w:t xml:space="preserve"> </w:t>
      </w:r>
      <w:r w:rsidR="004F2A1D">
        <w:rPr>
          <w:rFonts w:ascii="Arial" w:hAnsi="Arial" w:cs="Arial"/>
          <w:sz w:val="22"/>
          <w:szCs w:val="22"/>
        </w:rPr>
        <w:t>(O</w:t>
      </w:r>
      <w:r w:rsidR="004F2A1D" w:rsidRPr="004F2A1D">
        <w:rPr>
          <w:rFonts w:ascii="Arial" w:hAnsi="Arial" w:cs="Arial"/>
          <w:sz w:val="22"/>
          <w:szCs w:val="22"/>
          <w:vertAlign w:val="subscript"/>
        </w:rPr>
        <w:t>2</w:t>
      </w:r>
      <w:r w:rsidR="004F2A1D">
        <w:rPr>
          <w:rFonts w:ascii="Arial" w:hAnsi="Arial" w:cs="Arial"/>
          <w:sz w:val="22"/>
          <w:szCs w:val="22"/>
        </w:rPr>
        <w:t>, with a double bond)</w:t>
      </w:r>
      <w:r w:rsidR="00530353" w:rsidRPr="00530353">
        <w:rPr>
          <w:rFonts w:ascii="Arial" w:hAnsi="Arial" w:cs="Arial"/>
          <w:sz w:val="22"/>
          <w:szCs w:val="22"/>
        </w:rPr>
        <w:t>.</w:t>
      </w:r>
      <w:r w:rsidR="004F2A1D">
        <w:rPr>
          <w:rFonts w:ascii="Arial" w:hAnsi="Arial" w:cs="Arial"/>
          <w:sz w:val="22"/>
          <w:szCs w:val="22"/>
        </w:rPr>
        <w:t xml:space="preserve"> Plants use oxygen during respiration, so make at least 6 </w:t>
      </w:r>
      <w:r w:rsidR="009D2145">
        <w:rPr>
          <w:rFonts w:ascii="Arial" w:hAnsi="Arial" w:cs="Arial"/>
          <w:sz w:val="22"/>
          <w:szCs w:val="22"/>
        </w:rPr>
        <w:t>O</w:t>
      </w:r>
      <w:r w:rsidR="004F2A1D" w:rsidRPr="004F2A1D">
        <w:rPr>
          <w:rFonts w:ascii="Arial" w:hAnsi="Arial" w:cs="Arial"/>
          <w:sz w:val="22"/>
          <w:szCs w:val="22"/>
          <w:vertAlign w:val="subscript"/>
        </w:rPr>
        <w:t>2</w:t>
      </w:r>
      <w:r w:rsidR="004F2A1D">
        <w:rPr>
          <w:rFonts w:ascii="Arial" w:hAnsi="Arial" w:cs="Arial"/>
          <w:sz w:val="22"/>
          <w:szCs w:val="22"/>
        </w:rPr>
        <w:t xml:space="preserve"> molecules.</w:t>
      </w:r>
      <w:r w:rsidR="005303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733E2D" w:rsidRPr="00733E2D">
        <w:rPr>
          <w:rFonts w:ascii="Arial" w:hAnsi="Arial" w:cs="Arial"/>
          <w:sz w:val="22"/>
          <w:szCs w:val="22"/>
        </w:rPr>
        <w:t xml:space="preserve">Put these molecules on the </w:t>
      </w:r>
      <w:r w:rsidR="00733E2D" w:rsidRPr="00733E2D">
        <w:rPr>
          <w:rFonts w:ascii="Arial" w:hAnsi="Arial" w:cs="Arial"/>
          <w:i/>
          <w:sz w:val="22"/>
          <w:szCs w:val="22"/>
        </w:rPr>
        <w:t>reactant</w:t>
      </w:r>
      <w:r w:rsidR="00733E2D" w:rsidRPr="00733E2D">
        <w:rPr>
          <w:rFonts w:ascii="Arial" w:hAnsi="Arial" w:cs="Arial"/>
          <w:sz w:val="22"/>
          <w:szCs w:val="22"/>
        </w:rPr>
        <w:t xml:space="preserve"> side of the </w:t>
      </w:r>
      <w:r w:rsidR="00733E2D" w:rsidRPr="00733E2D">
        <w:rPr>
          <w:rFonts w:ascii="Arial" w:hAnsi="Arial" w:cs="Arial"/>
          <w:i/>
          <w:sz w:val="22"/>
          <w:szCs w:val="22"/>
        </w:rPr>
        <w:t>Molecular Models Placemat</w:t>
      </w:r>
      <w:r w:rsidR="00733E2D" w:rsidRPr="00733E2D">
        <w:rPr>
          <w:rFonts w:ascii="Arial" w:hAnsi="Arial" w:cs="Arial"/>
          <w:sz w:val="22"/>
          <w:szCs w:val="22"/>
        </w:rPr>
        <w:t>.</w:t>
      </w:r>
    </w:p>
    <w:p w14:paraId="0C431392" w14:textId="619BDB7A" w:rsidR="00733E2D" w:rsidRDefault="00733E2D" w:rsidP="009266C9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4F2A1D">
        <w:rPr>
          <w:rFonts w:ascii="Arial" w:hAnsi="Arial" w:cs="Arial"/>
          <w:sz w:val="22"/>
          <w:szCs w:val="22"/>
        </w:rPr>
        <w:t xml:space="preserve"> Use twist ties to represent chemical energy. Put a twist tie around each high-energy bond (C-C and C-H bonds) in the </w:t>
      </w:r>
      <w:r w:rsidR="00522F8C">
        <w:rPr>
          <w:rFonts w:ascii="Arial" w:hAnsi="Arial" w:cs="Arial"/>
          <w:sz w:val="22"/>
          <w:szCs w:val="22"/>
        </w:rPr>
        <w:t xml:space="preserve">glucose </w:t>
      </w:r>
      <w:r w:rsidR="004F2A1D">
        <w:rPr>
          <w:rFonts w:ascii="Arial" w:hAnsi="Arial" w:cs="Arial"/>
          <w:sz w:val="22"/>
          <w:szCs w:val="22"/>
        </w:rPr>
        <w:t>molecule</w:t>
      </w:r>
      <w:r w:rsidR="00530353">
        <w:rPr>
          <w:rFonts w:ascii="Arial" w:hAnsi="Arial" w:cs="Arial"/>
          <w:sz w:val="22"/>
          <w:szCs w:val="22"/>
        </w:rPr>
        <w:t>.</w:t>
      </w:r>
      <w:r w:rsidR="004F2A1D">
        <w:rPr>
          <w:rFonts w:ascii="Arial" w:hAnsi="Arial" w:cs="Arial"/>
          <w:sz w:val="22"/>
          <w:szCs w:val="22"/>
        </w:rPr>
        <w:t xml:space="preserve"> Put the “Chemical Energy” card under the </w:t>
      </w:r>
      <w:r w:rsidR="00522F8C">
        <w:rPr>
          <w:rFonts w:ascii="Arial" w:hAnsi="Arial" w:cs="Arial"/>
          <w:sz w:val="22"/>
          <w:szCs w:val="22"/>
        </w:rPr>
        <w:t xml:space="preserve">glucose </w:t>
      </w:r>
      <w:r w:rsidR="004F2A1D">
        <w:rPr>
          <w:rFonts w:ascii="Arial" w:hAnsi="Arial" w:cs="Arial"/>
          <w:sz w:val="22"/>
          <w:szCs w:val="22"/>
        </w:rPr>
        <w:t xml:space="preserve">molecule to label the energy in the C-C and C-H bonds. Note how many energy units (twist ties) there are in the </w:t>
      </w:r>
      <w:r w:rsidR="00522F8C">
        <w:rPr>
          <w:rFonts w:ascii="Arial" w:hAnsi="Arial" w:cs="Arial"/>
          <w:sz w:val="22"/>
          <w:szCs w:val="22"/>
        </w:rPr>
        <w:t xml:space="preserve">glucose </w:t>
      </w:r>
      <w:r w:rsidR="004F2A1D">
        <w:rPr>
          <w:rFonts w:ascii="Arial" w:hAnsi="Arial" w:cs="Arial"/>
          <w:sz w:val="22"/>
          <w:szCs w:val="22"/>
        </w:rPr>
        <w:t>molecule.</w:t>
      </w:r>
      <w:r w:rsidR="00530353">
        <w:rPr>
          <w:rFonts w:ascii="Arial" w:hAnsi="Arial" w:cs="Arial"/>
          <w:sz w:val="22"/>
          <w:szCs w:val="22"/>
        </w:rPr>
        <w:t xml:space="preserve"> </w:t>
      </w:r>
    </w:p>
    <w:p w14:paraId="6D8CAF46" w14:textId="27B4A97D" w:rsidR="00733E2D" w:rsidRPr="00733E2D" w:rsidRDefault="00733E2D" w:rsidP="009266C9">
      <w:pPr>
        <w:pStyle w:val="ListParagraph"/>
        <w:spacing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>Show how the atoms of the reactant molecules can recombine into product molecules—carbon dioxide and water—and show how</w:t>
      </w:r>
      <w:r w:rsidR="00F1631E">
        <w:rPr>
          <w:rFonts w:ascii="Arial" w:hAnsi="Arial" w:cs="Arial"/>
          <w:i/>
          <w:sz w:val="22"/>
          <w:szCs w:val="22"/>
        </w:rPr>
        <w:t xml:space="preserve"> </w:t>
      </w:r>
      <w:r w:rsidR="00596E04">
        <w:rPr>
          <w:rFonts w:ascii="Arial" w:hAnsi="Arial" w:cs="Arial"/>
          <w:i/>
          <w:sz w:val="22"/>
          <w:szCs w:val="22"/>
        </w:rPr>
        <w:t>chemical</w:t>
      </w:r>
      <w:r w:rsidR="00F1631E">
        <w:rPr>
          <w:rFonts w:ascii="Arial" w:hAnsi="Arial" w:cs="Arial"/>
          <w:i/>
          <w:sz w:val="22"/>
          <w:szCs w:val="22"/>
        </w:rPr>
        <w:t xml:space="preserve"> energy is </w:t>
      </w:r>
      <w:r w:rsidR="00596E04">
        <w:rPr>
          <w:rFonts w:ascii="Arial" w:hAnsi="Arial" w:cs="Arial"/>
          <w:i/>
          <w:sz w:val="22"/>
          <w:szCs w:val="22"/>
        </w:rPr>
        <w:t xml:space="preserve">released </w:t>
      </w:r>
      <w:r w:rsidRPr="009E6DCE">
        <w:rPr>
          <w:rFonts w:ascii="Arial" w:hAnsi="Arial" w:cs="Arial"/>
          <w:i/>
          <w:sz w:val="22"/>
          <w:szCs w:val="22"/>
        </w:rPr>
        <w:t>when this happens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92D0E16" w14:textId="484045D6" w:rsidR="00733E2D" w:rsidRPr="00733E2D" w:rsidRDefault="00733E2D" w:rsidP="009266C9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FB0141">
        <w:rPr>
          <w:rFonts w:ascii="Arial" w:hAnsi="Arial" w:cs="Arial"/>
          <w:szCs w:val="22"/>
        </w:rPr>
        <w:tab/>
      </w:r>
      <w:r w:rsidRPr="00733E2D">
        <w:rPr>
          <w:rFonts w:ascii="Arial" w:hAnsi="Arial" w:cs="Arial"/>
          <w:sz w:val="22"/>
          <w:szCs w:val="22"/>
        </w:rPr>
        <w:t xml:space="preserve">Take the </w:t>
      </w:r>
      <w:r w:rsidR="00522F8C">
        <w:rPr>
          <w:rFonts w:ascii="Arial" w:hAnsi="Arial" w:cs="Arial"/>
          <w:sz w:val="22"/>
          <w:szCs w:val="22"/>
        </w:rPr>
        <w:t xml:space="preserve">glucose </w:t>
      </w:r>
      <w:r w:rsidR="006B1DB0">
        <w:rPr>
          <w:rFonts w:ascii="Arial" w:hAnsi="Arial" w:cs="Arial"/>
          <w:sz w:val="22"/>
          <w:szCs w:val="22"/>
        </w:rPr>
        <w:t>and some of the oxygen molecules apart and recombine them into carbon dioxide (CO</w:t>
      </w:r>
      <w:r w:rsidR="006B1DB0" w:rsidRPr="006B1DB0">
        <w:rPr>
          <w:rFonts w:ascii="Arial" w:hAnsi="Arial" w:cs="Arial"/>
          <w:sz w:val="22"/>
          <w:szCs w:val="22"/>
          <w:vertAlign w:val="subscript"/>
        </w:rPr>
        <w:t>2</w:t>
      </w:r>
      <w:r w:rsidR="006B1DB0">
        <w:rPr>
          <w:rFonts w:ascii="Arial" w:hAnsi="Arial" w:cs="Arial"/>
          <w:sz w:val="22"/>
          <w:szCs w:val="22"/>
        </w:rPr>
        <w:t>) and water (H</w:t>
      </w:r>
      <w:r w:rsidR="006B1DB0" w:rsidRPr="006B1DB0">
        <w:rPr>
          <w:rFonts w:ascii="Arial" w:hAnsi="Arial" w:cs="Arial"/>
          <w:sz w:val="22"/>
          <w:szCs w:val="22"/>
          <w:vertAlign w:val="subscript"/>
        </w:rPr>
        <w:t>2</w:t>
      </w:r>
      <w:r w:rsidR="006B1DB0">
        <w:rPr>
          <w:rFonts w:ascii="Arial" w:hAnsi="Arial" w:cs="Arial"/>
          <w:sz w:val="22"/>
          <w:szCs w:val="22"/>
        </w:rPr>
        <w:t>O) molecules</w:t>
      </w:r>
      <w:r w:rsidRPr="00733E2D">
        <w:rPr>
          <w:rFonts w:ascii="Arial" w:hAnsi="Arial" w:cs="Arial"/>
          <w:sz w:val="22"/>
          <w:szCs w:val="22"/>
        </w:rPr>
        <w:t xml:space="preserve">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</w:t>
      </w:r>
      <w:r w:rsidRPr="009D2145">
        <w:rPr>
          <w:rFonts w:ascii="Arial" w:hAnsi="Arial" w:cs="Arial"/>
          <w:sz w:val="22"/>
          <w:szCs w:val="22"/>
        </w:rPr>
        <w:t>the</w:t>
      </w:r>
      <w:r w:rsidRPr="009D2145">
        <w:rPr>
          <w:rFonts w:ascii="Arial" w:hAnsi="Arial" w:cs="Arial"/>
          <w:i/>
          <w:sz w:val="22"/>
          <w:szCs w:val="22"/>
        </w:rPr>
        <w:t xml:space="preserve"> Molecular Models Placemat.</w:t>
      </w:r>
      <w:r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Pr="00733E2D">
        <w:rPr>
          <w:rFonts w:ascii="Arial" w:hAnsi="Arial" w:cs="Arial"/>
          <w:sz w:val="22"/>
          <w:szCs w:val="22"/>
        </w:rPr>
        <w:t>:</w:t>
      </w:r>
      <w:r w:rsidR="00112694" w:rsidRPr="00112694">
        <w:t xml:space="preserve"> </w:t>
      </w:r>
    </w:p>
    <w:p w14:paraId="36FFC6B0" w14:textId="64C3F6CF" w:rsidR="00733E2D" w:rsidRDefault="006B1DB0" w:rsidP="009266C9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oxygen molecules reacted with one </w:t>
      </w:r>
      <w:r w:rsidR="00522F8C">
        <w:rPr>
          <w:rFonts w:ascii="Arial" w:hAnsi="Arial" w:cs="Arial"/>
          <w:sz w:val="22"/>
          <w:szCs w:val="22"/>
        </w:rPr>
        <w:t xml:space="preserve">glucose </w:t>
      </w:r>
      <w:r>
        <w:rPr>
          <w:rFonts w:ascii="Arial" w:hAnsi="Arial" w:cs="Arial"/>
          <w:sz w:val="22"/>
          <w:szCs w:val="22"/>
        </w:rPr>
        <w:t>molecule? _______</w:t>
      </w:r>
    </w:p>
    <w:p w14:paraId="41FD213E" w14:textId="4615644D" w:rsidR="006B1DB0" w:rsidRDefault="006B1DB0" w:rsidP="009266C9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carbon dioxide molecules were produced? _______</w:t>
      </w:r>
    </w:p>
    <w:p w14:paraId="38EBB898" w14:textId="44AFBDCF" w:rsidR="006B1DB0" w:rsidRPr="00733E2D" w:rsidRDefault="006B1DB0" w:rsidP="009266C9">
      <w:pPr>
        <w:pStyle w:val="ListParagraph"/>
        <w:numPr>
          <w:ilvl w:val="1"/>
          <w:numId w:val="4"/>
        </w:numPr>
        <w:spacing w:after="1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water molecules were produced? _______</w:t>
      </w:r>
    </w:p>
    <w:p w14:paraId="0D762768" w14:textId="368D7A74" w:rsidR="00733E2D" w:rsidRDefault="00733E2D" w:rsidP="009266C9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="00FB0141">
        <w:rPr>
          <w:rFonts w:ascii="Arial" w:hAnsi="Arial" w:cs="Arial"/>
          <w:szCs w:val="22"/>
        </w:rPr>
        <w:tab/>
      </w:r>
      <w:r w:rsidRPr="009D2145">
        <w:rPr>
          <w:rFonts w:ascii="Arial" w:hAnsi="Arial" w:cs="Arial"/>
          <w:sz w:val="22"/>
          <w:szCs w:val="22"/>
        </w:rPr>
        <w:t>Energy lasts forever,</w:t>
      </w:r>
      <w:r w:rsidRPr="00733E2D">
        <w:rPr>
          <w:rFonts w:ascii="Arial" w:hAnsi="Arial" w:cs="Arial"/>
          <w:sz w:val="22"/>
          <w:szCs w:val="22"/>
        </w:rPr>
        <w:t xml:space="preserve">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 xml:space="preserve">. </w:t>
      </w:r>
      <w:r w:rsidR="006B1DB0">
        <w:rPr>
          <w:rFonts w:ascii="Arial" w:hAnsi="Arial" w:cs="Arial"/>
          <w:sz w:val="22"/>
          <w:szCs w:val="22"/>
        </w:rPr>
        <w:t xml:space="preserve">Carbon dioxide and water have only low-energy bonds (C-O and H-O), so what forms does the chemical energy change into? </w:t>
      </w:r>
      <w:r w:rsidRPr="00733E2D">
        <w:rPr>
          <w:rFonts w:ascii="Arial" w:hAnsi="Arial" w:cs="Arial"/>
          <w:sz w:val="22"/>
          <w:szCs w:val="22"/>
        </w:rPr>
        <w:t>Put the correct energy card</w:t>
      </w:r>
      <w:r w:rsidR="009E4EF7">
        <w:rPr>
          <w:rFonts w:ascii="Arial" w:hAnsi="Arial" w:cs="Arial"/>
          <w:sz w:val="22"/>
          <w:szCs w:val="22"/>
        </w:rPr>
        <w:t>(</w:t>
      </w:r>
      <w:r w:rsidRPr="00733E2D">
        <w:rPr>
          <w:rFonts w:ascii="Arial" w:hAnsi="Arial" w:cs="Arial"/>
          <w:sz w:val="22"/>
          <w:szCs w:val="22"/>
        </w:rPr>
        <w:t>s</w:t>
      </w:r>
      <w:r w:rsidR="009E4EF7">
        <w:rPr>
          <w:rFonts w:ascii="Arial" w:hAnsi="Arial" w:cs="Arial"/>
          <w:sz w:val="22"/>
          <w:szCs w:val="22"/>
        </w:rPr>
        <w:t>)</w:t>
      </w:r>
      <w:r w:rsidRPr="00733E2D">
        <w:rPr>
          <w:rFonts w:ascii="Arial" w:hAnsi="Arial" w:cs="Arial"/>
          <w:sz w:val="22"/>
          <w:szCs w:val="22"/>
        </w:rPr>
        <w:t xml:space="preserve"> under the twist ties.</w:t>
      </w:r>
    </w:p>
    <w:p w14:paraId="60DD5DC5" w14:textId="77777777" w:rsidR="009D2145" w:rsidRPr="00E33B0C" w:rsidRDefault="00526C9A" w:rsidP="009D2145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6B1DB0">
        <w:rPr>
          <w:rFonts w:ascii="Arial" w:hAnsi="Arial" w:cs="Arial"/>
          <w:b/>
        </w:rPr>
        <w:br w:type="page"/>
      </w:r>
      <w:r w:rsidR="009D2145" w:rsidRPr="007E7AD9">
        <w:rPr>
          <w:rFonts w:ascii="Arial" w:hAnsi="Arial" w:cs="Arial"/>
          <w:b/>
        </w:rPr>
        <w:lastRenderedPageBreak/>
        <w:t xml:space="preserve">Atoms last forever! </w:t>
      </w:r>
    </w:p>
    <w:p w14:paraId="27633EBC" w14:textId="77777777" w:rsidR="009D2145" w:rsidRPr="00E7611D" w:rsidRDefault="009D2145" w:rsidP="009D21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 xml:space="preserve">ccount for all the atoms in your models. </w:t>
      </w:r>
    </w:p>
    <w:p w14:paraId="256A88EA" w14:textId="77777777" w:rsidR="009D2145" w:rsidRPr="007E7AD9" w:rsidRDefault="009D2145" w:rsidP="009D2145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noProof/>
          <w:sz w:val="22"/>
          <w:szCs w:val="22"/>
        </w:rPr>
        <w:drawing>
          <wp:inline distT="0" distB="0" distL="0" distR="0" wp14:anchorId="39D26D50" wp14:editId="58B878AB">
            <wp:extent cx="6035901" cy="2170444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9-06-12 at 10.46.35 P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79902" cy="218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351F4" w14:textId="77777777" w:rsidR="009D2145" w:rsidRPr="00BE1B7A" w:rsidRDefault="009D2145" w:rsidP="009D2145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ab/>
        <w:t xml:space="preserve">                      </w:t>
      </w:r>
      <w:r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Reactants)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(Products)</w:t>
      </w:r>
    </w:p>
    <w:p w14:paraId="173BA20F" w14:textId="77777777" w:rsidR="009D2145" w:rsidRPr="00E44BD4" w:rsidRDefault="009D2145" w:rsidP="009D2145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65C4D791" w14:textId="77777777" w:rsidR="009D2145" w:rsidRPr="00E44BD4" w:rsidRDefault="009D2145" w:rsidP="009D2145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                  </w:t>
      </w:r>
    </w:p>
    <w:p w14:paraId="4B8EB668" w14:textId="77777777" w:rsidR="009D2145" w:rsidRPr="00E44BD4" w:rsidRDefault="009D2145" w:rsidP="009D2145">
      <w:pPr>
        <w:rPr>
          <w:rFonts w:ascii="Arial" w:hAnsi="Arial" w:cs="Arial"/>
          <w:sz w:val="22"/>
          <w:szCs w:val="22"/>
        </w:rPr>
      </w:pPr>
    </w:p>
    <w:p w14:paraId="3CF8A0BA" w14:textId="77777777" w:rsidR="009D2145" w:rsidRPr="00E44BD4" w:rsidRDefault="009D2145" w:rsidP="009D2145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293ADD75" w14:textId="77777777" w:rsidR="009D2145" w:rsidRPr="00E44BD4" w:rsidRDefault="009D2145" w:rsidP="009D2145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524E9BD5" w14:textId="77777777" w:rsidR="009D2145" w:rsidRPr="00E44BD4" w:rsidRDefault="009D2145" w:rsidP="009D2145">
      <w:pPr>
        <w:rPr>
          <w:rFonts w:ascii="Arial" w:hAnsi="Arial" w:cs="Arial"/>
          <w:sz w:val="22"/>
          <w:szCs w:val="22"/>
        </w:rPr>
      </w:pPr>
    </w:p>
    <w:p w14:paraId="2CBD1B6A" w14:textId="77777777" w:rsidR="009D2145" w:rsidRPr="00E44BD4" w:rsidRDefault="009D2145" w:rsidP="009D2145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6DD16D99" w14:textId="77777777" w:rsidR="009D2145" w:rsidRPr="00E44BD4" w:rsidRDefault="009D2145" w:rsidP="009D2145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10D1C071" w14:textId="77777777" w:rsidR="00053847" w:rsidRDefault="00053847" w:rsidP="00053847">
      <w:pPr>
        <w:rPr>
          <w:rFonts w:ascii="Arial" w:hAnsi="Arial" w:cs="Arial"/>
          <w:sz w:val="22"/>
          <w:szCs w:val="22"/>
        </w:rPr>
      </w:pPr>
    </w:p>
    <w:p w14:paraId="59D05736" w14:textId="77777777" w:rsidR="00053847" w:rsidRPr="00E7611D" w:rsidRDefault="00053847" w:rsidP="0005384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28AE9A3F" w14:textId="77777777" w:rsidR="00053847" w:rsidRDefault="00053847" w:rsidP="00053847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before the chemical change? _______</w:t>
      </w:r>
    </w:p>
    <w:p w14:paraId="4D601E61" w14:textId="77777777" w:rsidR="00053847" w:rsidRPr="00156288" w:rsidRDefault="00053847" w:rsidP="00053847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 of energy is there before the chemical change?___________________________</w:t>
      </w:r>
    </w:p>
    <w:p w14:paraId="7B7A519E" w14:textId="77777777" w:rsidR="00053847" w:rsidRDefault="00053847" w:rsidP="00053847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How many twist ties are there after the chemical change?_________</w:t>
      </w:r>
    </w:p>
    <w:p w14:paraId="1E9A0732" w14:textId="77777777" w:rsidR="00053847" w:rsidRDefault="00053847" w:rsidP="00053847">
      <w:pPr>
        <w:pStyle w:val="ListParagraph"/>
        <w:numPr>
          <w:ilvl w:val="0"/>
          <w:numId w:val="18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forms of energy is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there after the chemical change? ___________________________</w:t>
      </w:r>
    </w:p>
    <w:p w14:paraId="1612D91E" w14:textId="77777777" w:rsidR="00053847" w:rsidRPr="00E33B0C" w:rsidRDefault="00053847" w:rsidP="00053847">
      <w:pPr>
        <w:rPr>
          <w:rFonts w:ascii="Arial" w:hAnsi="Arial" w:cs="Arial"/>
          <w:b/>
        </w:rPr>
      </w:pPr>
    </w:p>
    <w:p w14:paraId="6C20001B" w14:textId="77777777" w:rsidR="00053847" w:rsidRPr="00E33B0C" w:rsidRDefault="00053847" w:rsidP="00053847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22B0EC18" w14:textId="77777777" w:rsidR="00053847" w:rsidRDefault="00053847" w:rsidP="00053847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and type of atoms stay the same at the beginning and end of the chemical change?  ____</w:t>
      </w:r>
    </w:p>
    <w:p w14:paraId="785E17ED" w14:textId="77777777" w:rsidR="00053847" w:rsidRPr="007E7AD9" w:rsidRDefault="00053847" w:rsidP="00053847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4CC8DCAD" w14:textId="77777777" w:rsidR="00053847" w:rsidRDefault="00053847" w:rsidP="00053847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Did the number of twist ties (representing energy) stay the same at the beginning and end of the chemical change? ____</w:t>
      </w:r>
    </w:p>
    <w:p w14:paraId="50C6C32C" w14:textId="77777777" w:rsidR="00053847" w:rsidRPr="00E33B0C" w:rsidRDefault="00053847" w:rsidP="00053847">
      <w:pPr>
        <w:rPr>
          <w:rFonts w:ascii="Arial" w:hAnsi="Arial" w:cs="Arial"/>
          <w:sz w:val="22"/>
          <w:szCs w:val="22"/>
        </w:rPr>
      </w:pPr>
    </w:p>
    <w:p w14:paraId="743A3F28" w14:textId="77777777" w:rsidR="00053847" w:rsidRPr="007E7AD9" w:rsidRDefault="00053847" w:rsidP="00053847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Why do the numbers of atoms and twist ties have to stay the same?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053847" w:rsidRPr="007E7AD9" w14:paraId="024D25BA" w14:textId="77777777" w:rsidTr="00735CBE">
        <w:tc>
          <w:tcPr>
            <w:tcW w:w="9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5C901" w14:textId="77777777" w:rsidR="00053847" w:rsidRPr="007E7AD9" w:rsidRDefault="00053847" w:rsidP="00735CB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ACF582" w14:textId="77777777" w:rsidR="00053847" w:rsidRPr="00B6588D" w:rsidRDefault="00053847" w:rsidP="00053847">
      <w:pPr>
        <w:rPr>
          <w:rFonts w:ascii="Arial" w:hAnsi="Arial" w:cs="Arial"/>
          <w:b/>
        </w:rPr>
      </w:pPr>
    </w:p>
    <w:p w14:paraId="5A536B1F" w14:textId="77777777" w:rsidR="00053847" w:rsidRPr="00B6588D" w:rsidRDefault="00053847" w:rsidP="00053847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F84EF6">
        <w:rPr>
          <w:rFonts w:ascii="Arial" w:hAnsi="Arial" w:cs="Arial"/>
          <w:b/>
        </w:rPr>
        <w:t xml:space="preserve">Writing the chemical equation </w:t>
      </w:r>
    </w:p>
    <w:p w14:paraId="4D416E82" w14:textId="77777777" w:rsidR="00053847" w:rsidRDefault="00053847" w:rsidP="00053847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7E7AD9">
        <w:rPr>
          <w:rFonts w:ascii="Arial" w:hAnsi="Arial" w:cs="Arial"/>
          <w:sz w:val="22"/>
          <w:szCs w:val="22"/>
        </w:rPr>
        <w:t>Use the molecular formulas (C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H</w:t>
      </w:r>
      <w:r w:rsidRPr="007E7AD9">
        <w:rPr>
          <w:rFonts w:ascii="Arial" w:hAnsi="Arial" w:cs="Arial"/>
          <w:sz w:val="22"/>
          <w:szCs w:val="22"/>
          <w:vertAlign w:val="subscript"/>
        </w:rPr>
        <w:t>12</w:t>
      </w:r>
      <w:r w:rsidRPr="007E7AD9">
        <w:rPr>
          <w:rFonts w:ascii="Arial" w:hAnsi="Arial" w:cs="Arial"/>
          <w:sz w:val="22"/>
          <w:szCs w:val="22"/>
        </w:rPr>
        <w:t>O</w:t>
      </w:r>
      <w:r w:rsidRPr="007E7AD9">
        <w:rPr>
          <w:rFonts w:ascii="Arial" w:hAnsi="Arial" w:cs="Arial"/>
          <w:sz w:val="22"/>
          <w:szCs w:val="22"/>
          <w:vertAlign w:val="subscript"/>
        </w:rPr>
        <w:t>6</w:t>
      </w:r>
      <w:r w:rsidRPr="007E7AD9">
        <w:rPr>
          <w:rFonts w:ascii="Arial" w:hAnsi="Arial" w:cs="Arial"/>
          <w:sz w:val="22"/>
          <w:szCs w:val="22"/>
        </w:rPr>
        <w:t>, 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CO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, H</w:t>
      </w:r>
      <w:r w:rsidRPr="007E7AD9">
        <w:rPr>
          <w:rFonts w:ascii="Arial" w:hAnsi="Arial" w:cs="Arial"/>
          <w:sz w:val="22"/>
          <w:szCs w:val="22"/>
          <w:vertAlign w:val="subscript"/>
        </w:rPr>
        <w:t>2</w:t>
      </w:r>
      <w:r w:rsidRPr="007E7AD9">
        <w:rPr>
          <w:rFonts w:ascii="Arial" w:hAnsi="Arial" w:cs="Arial"/>
          <w:sz w:val="22"/>
          <w:szCs w:val="22"/>
        </w:rPr>
        <w:t>O) and the yield sign (</w:t>
      </w:r>
      <w:r w:rsidRPr="007E7AD9">
        <w:rPr>
          <w:rFonts w:ascii="Arial" w:hAnsi="Arial" w:cs="Arial"/>
          <w:sz w:val="22"/>
          <w:szCs w:val="22"/>
        </w:rPr>
        <w:sym w:font="Wingdings" w:char="F0E0"/>
      </w:r>
      <w:r w:rsidRPr="007E7AD9">
        <w:rPr>
          <w:rFonts w:ascii="Arial" w:hAnsi="Arial" w:cs="Arial"/>
          <w:sz w:val="22"/>
          <w:szCs w:val="22"/>
        </w:rPr>
        <w:t>) to write a balanced chemical equation for the reaction:</w:t>
      </w:r>
      <w:r w:rsidRPr="007E7AD9">
        <w:rPr>
          <w:rFonts w:ascii="Arial" w:hAnsi="Arial" w:cs="Arial"/>
          <w:i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60"/>
      </w:tblGrid>
      <w:tr w:rsidR="00053847" w:rsidRPr="007E7AD9" w14:paraId="4E433758" w14:textId="77777777" w:rsidTr="00735CBE">
        <w:tc>
          <w:tcPr>
            <w:tcW w:w="9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960CB" w14:textId="77777777" w:rsidR="00053847" w:rsidRPr="007E7AD9" w:rsidRDefault="00053847" w:rsidP="00735CB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D82185" w14:textId="77777777" w:rsidR="00C27633" w:rsidRPr="007E0C7D" w:rsidRDefault="00C27633" w:rsidP="00053847">
      <w:pPr>
        <w:rPr>
          <w:rFonts w:ascii="Arial" w:hAnsi="Arial" w:cs="Arial"/>
          <w:sz w:val="22"/>
          <w:szCs w:val="22"/>
        </w:rPr>
      </w:pPr>
    </w:p>
    <w:sectPr w:rsidR="00C27633" w:rsidRPr="007E0C7D" w:rsidSect="00053847">
      <w:footerReference w:type="default" r:id="rId10"/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A5212" w14:textId="77777777" w:rsidR="00C4777F" w:rsidRDefault="00C4777F" w:rsidP="0056725A">
      <w:r>
        <w:separator/>
      </w:r>
    </w:p>
  </w:endnote>
  <w:endnote w:type="continuationSeparator" w:id="0">
    <w:p w14:paraId="629D5CD8" w14:textId="77777777" w:rsidR="00C4777F" w:rsidRDefault="00C4777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8D440" w14:textId="77777777" w:rsidR="00F1631E" w:rsidRPr="00FA331C" w:rsidRDefault="00F1631E" w:rsidP="0056725A">
    <w:pPr>
      <w:pStyle w:val="Footer"/>
      <w:rPr>
        <w:rFonts w:ascii="Arial" w:hAnsi="Arial" w:cs="Arial"/>
        <w:sz w:val="20"/>
        <w:szCs w:val="20"/>
      </w:rPr>
    </w:pPr>
  </w:p>
  <w:p w14:paraId="7CF5C541" w14:textId="52A60245" w:rsidR="00DF0832" w:rsidRPr="00FA331C" w:rsidRDefault="00DF0832" w:rsidP="00DF0832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FA331C">
      <w:rPr>
        <w:rFonts w:ascii="Arial" w:hAnsi="Arial" w:cs="Arial"/>
        <w:i/>
        <w:sz w:val="16"/>
        <w:szCs w:val="16"/>
      </w:rPr>
      <w:t>Plants</w:t>
    </w:r>
    <w:r w:rsidRPr="00FA331C">
      <w:rPr>
        <w:rStyle w:val="PageNumber"/>
        <w:rFonts w:ascii="Arial" w:hAnsi="Arial" w:cs="Arial"/>
        <w:sz w:val="20"/>
        <w:szCs w:val="20"/>
      </w:rPr>
      <w:t xml:space="preserve"> </w:t>
    </w:r>
    <w:r w:rsidRPr="00FA331C">
      <w:rPr>
        <w:rFonts w:ascii="Arial" w:hAnsi="Arial" w:cs="Arial"/>
        <w:i/>
        <w:sz w:val="16"/>
        <w:szCs w:val="16"/>
      </w:rPr>
      <w:t>Unit, Activity 4.1</w:t>
    </w:r>
  </w:p>
  <w:p w14:paraId="3D8368F3" w14:textId="534C73B3" w:rsidR="00F1631E" w:rsidRPr="00FA331C" w:rsidRDefault="00DF0832" w:rsidP="009935DA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FA331C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FA331C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FA331C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D60CD" w:rsidRPr="00FA331C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FA331C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9947E" w14:textId="77777777" w:rsidR="009C0ED0" w:rsidRPr="009C0ED0" w:rsidRDefault="009C0ED0" w:rsidP="009C0ED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C0ED0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D19F2B2" wp14:editId="5780619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0ED0">
      <w:rPr>
        <w:rFonts w:ascii="Arial" w:hAnsi="Arial" w:cs="Arial"/>
        <w:i/>
        <w:color w:val="000000" w:themeColor="text1"/>
        <w:sz w:val="16"/>
        <w:szCs w:val="16"/>
      </w:rPr>
      <w:t xml:space="preserve"> Plants Unit, Activity 4.1</w:t>
    </w:r>
  </w:p>
  <w:p w14:paraId="1DE267F0" w14:textId="77777777" w:rsidR="009C0ED0" w:rsidRPr="009C0ED0" w:rsidRDefault="009C0ED0" w:rsidP="009C0ED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9C0ED0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1EA14817" w14:textId="1994DDEC" w:rsidR="00FE06EA" w:rsidRPr="009C0ED0" w:rsidRDefault="009C0ED0" w:rsidP="009C0ED0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9C0ED0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22E0D" w14:textId="77777777" w:rsidR="00C4777F" w:rsidRDefault="00C4777F" w:rsidP="0056725A">
      <w:r>
        <w:separator/>
      </w:r>
    </w:p>
  </w:footnote>
  <w:footnote w:type="continuationSeparator" w:id="0">
    <w:p w14:paraId="74C7EB82" w14:textId="77777777" w:rsidR="00C4777F" w:rsidRDefault="00C4777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50EF"/>
    <w:multiLevelType w:val="hybridMultilevel"/>
    <w:tmpl w:val="5E02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43EF3"/>
    <w:multiLevelType w:val="hybridMultilevel"/>
    <w:tmpl w:val="02C80160"/>
    <w:lvl w:ilvl="0" w:tplc="3C82B056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84601"/>
    <w:multiLevelType w:val="hybridMultilevel"/>
    <w:tmpl w:val="B66E22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7"/>
  </w:num>
  <w:num w:numId="5">
    <w:abstractNumId w:val="6"/>
  </w:num>
  <w:num w:numId="6">
    <w:abstractNumId w:val="7"/>
  </w:num>
  <w:num w:numId="7">
    <w:abstractNumId w:val="15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2"/>
  </w:num>
  <w:num w:numId="13">
    <w:abstractNumId w:val="16"/>
  </w:num>
  <w:num w:numId="14">
    <w:abstractNumId w:val="0"/>
  </w:num>
  <w:num w:numId="15">
    <w:abstractNumId w:val="10"/>
  </w:num>
  <w:num w:numId="16">
    <w:abstractNumId w:val="1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91C"/>
    <w:rsid w:val="00033759"/>
    <w:rsid w:val="00053847"/>
    <w:rsid w:val="00071F9B"/>
    <w:rsid w:val="000B4B02"/>
    <w:rsid w:val="000D56A1"/>
    <w:rsid w:val="000D5934"/>
    <w:rsid w:val="000E02D8"/>
    <w:rsid w:val="000F1754"/>
    <w:rsid w:val="00112221"/>
    <w:rsid w:val="00112694"/>
    <w:rsid w:val="00124F5D"/>
    <w:rsid w:val="00134C61"/>
    <w:rsid w:val="001906F0"/>
    <w:rsid w:val="001922C6"/>
    <w:rsid w:val="001B2D26"/>
    <w:rsid w:val="001C3E9C"/>
    <w:rsid w:val="002072F2"/>
    <w:rsid w:val="00216DEC"/>
    <w:rsid w:val="0023015B"/>
    <w:rsid w:val="00292621"/>
    <w:rsid w:val="002A0D45"/>
    <w:rsid w:val="002A421B"/>
    <w:rsid w:val="002B73C8"/>
    <w:rsid w:val="002E0FE5"/>
    <w:rsid w:val="003006E9"/>
    <w:rsid w:val="003625CC"/>
    <w:rsid w:val="00375A82"/>
    <w:rsid w:val="00391232"/>
    <w:rsid w:val="003D60CD"/>
    <w:rsid w:val="00480BB6"/>
    <w:rsid w:val="004E10D6"/>
    <w:rsid w:val="004F2A1D"/>
    <w:rsid w:val="00517B0C"/>
    <w:rsid w:val="00522F8C"/>
    <w:rsid w:val="00526C9A"/>
    <w:rsid w:val="00530353"/>
    <w:rsid w:val="00540882"/>
    <w:rsid w:val="00544141"/>
    <w:rsid w:val="00554FDA"/>
    <w:rsid w:val="00561784"/>
    <w:rsid w:val="0056725A"/>
    <w:rsid w:val="0057389F"/>
    <w:rsid w:val="00596E04"/>
    <w:rsid w:val="005F6410"/>
    <w:rsid w:val="0062340B"/>
    <w:rsid w:val="006772B4"/>
    <w:rsid w:val="00691022"/>
    <w:rsid w:val="006B1DB0"/>
    <w:rsid w:val="006B72C0"/>
    <w:rsid w:val="006C60B7"/>
    <w:rsid w:val="006D0461"/>
    <w:rsid w:val="006D1A63"/>
    <w:rsid w:val="006D5420"/>
    <w:rsid w:val="006E066B"/>
    <w:rsid w:val="006E0C2D"/>
    <w:rsid w:val="006F5069"/>
    <w:rsid w:val="00732FFC"/>
    <w:rsid w:val="00733E2D"/>
    <w:rsid w:val="0074415A"/>
    <w:rsid w:val="007514E9"/>
    <w:rsid w:val="007621CC"/>
    <w:rsid w:val="007E0C7D"/>
    <w:rsid w:val="00843023"/>
    <w:rsid w:val="00864454"/>
    <w:rsid w:val="008746BD"/>
    <w:rsid w:val="008A0EA2"/>
    <w:rsid w:val="008B2282"/>
    <w:rsid w:val="0091449F"/>
    <w:rsid w:val="009266C9"/>
    <w:rsid w:val="009325D7"/>
    <w:rsid w:val="00954DD9"/>
    <w:rsid w:val="00956CC3"/>
    <w:rsid w:val="00957FA3"/>
    <w:rsid w:val="00990C38"/>
    <w:rsid w:val="009935DA"/>
    <w:rsid w:val="009A7428"/>
    <w:rsid w:val="009C0ED0"/>
    <w:rsid w:val="009D2145"/>
    <w:rsid w:val="009D2D11"/>
    <w:rsid w:val="009E4EF7"/>
    <w:rsid w:val="009E6DCE"/>
    <w:rsid w:val="00A54A13"/>
    <w:rsid w:val="00AB71FC"/>
    <w:rsid w:val="00AC5A56"/>
    <w:rsid w:val="00AD0134"/>
    <w:rsid w:val="00AF091E"/>
    <w:rsid w:val="00B04CD1"/>
    <w:rsid w:val="00B11532"/>
    <w:rsid w:val="00B61170"/>
    <w:rsid w:val="00B776CE"/>
    <w:rsid w:val="00B86CC2"/>
    <w:rsid w:val="00C00251"/>
    <w:rsid w:val="00C27633"/>
    <w:rsid w:val="00C32AE2"/>
    <w:rsid w:val="00C4777F"/>
    <w:rsid w:val="00C52DF5"/>
    <w:rsid w:val="00D1491C"/>
    <w:rsid w:val="00D34BF5"/>
    <w:rsid w:val="00D4685F"/>
    <w:rsid w:val="00D53879"/>
    <w:rsid w:val="00D71ADB"/>
    <w:rsid w:val="00D94578"/>
    <w:rsid w:val="00D97E82"/>
    <w:rsid w:val="00DA5966"/>
    <w:rsid w:val="00DF0832"/>
    <w:rsid w:val="00E7611D"/>
    <w:rsid w:val="00F1332E"/>
    <w:rsid w:val="00F1372B"/>
    <w:rsid w:val="00F1631E"/>
    <w:rsid w:val="00F24F83"/>
    <w:rsid w:val="00F8424F"/>
    <w:rsid w:val="00F87EA6"/>
    <w:rsid w:val="00FA331C"/>
    <w:rsid w:val="00FA7CD3"/>
    <w:rsid w:val="00FB0141"/>
    <w:rsid w:val="00FE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1EA78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1631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1E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14E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4E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4E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4E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4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Dropbox\2%20CTIME2%20General\2.2%20Curriculum%20Development\2.2.1%20Curriculum%20Materials\2.2.1.7%202015%20Revisions\7%20Preparing%20for%202015%20Revisions\Templates%20for%202015%20Revisions\Template%206%20Molecular%20Models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9EC184-6A85-574F-82F7-FA43243D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C:\Users\Christa\Dropbox\2 CTIME2 General\2.2 Curriculum Development\2.2.1 Curriculum Materials\2.2.1.7 2015 Revisions\7 Preparing for 2015 Revisions\Templates for 2015 Revisions\Template 6 Molecular Models Worksheet.dotx</Template>
  <TotalTime>0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3</cp:revision>
  <dcterms:created xsi:type="dcterms:W3CDTF">2019-10-16T18:55:00Z</dcterms:created>
  <dcterms:modified xsi:type="dcterms:W3CDTF">2019-10-22T16:54:00Z</dcterms:modified>
</cp:coreProperties>
</file>